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CE9E8" w14:textId="77777777" w:rsidR="00966BD2" w:rsidRPr="00810F86" w:rsidRDefault="00A21E31" w:rsidP="005C2874">
      <w:pPr>
        <w:spacing w:after="0"/>
        <w:rPr>
          <w:noProof/>
          <w:sz w:val="2"/>
        </w:rPr>
      </w:pPr>
      <w:r>
        <w:rPr>
          <w:noProof/>
          <w:lang w:bidi="nb-NO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549C1C0" wp14:editId="099AD04C">
                <wp:simplePos x="0" y="0"/>
                <wp:positionH relativeFrom="page">
                  <wp:posOffset>-153866</wp:posOffset>
                </wp:positionH>
                <wp:positionV relativeFrom="page">
                  <wp:posOffset>-84699</wp:posOffset>
                </wp:positionV>
                <wp:extent cx="7772400" cy="10829925"/>
                <wp:effectExtent l="0" t="0" r="19050" b="28575"/>
                <wp:wrapNone/>
                <wp:docPr id="13" name="Gruppe 13" descr="Støttelinjer for beskjæring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829925"/>
                          <a:chOff x="0" y="-106886"/>
                          <a:chExt cx="7772400" cy="10829925"/>
                        </a:xfrm>
                      </wpg:grpSpPr>
                      <wpg:grpSp>
                        <wpg:cNvPr id="7" name="Gruppe 7"/>
                        <wpg:cNvGrpSpPr/>
                        <wpg:grpSpPr>
                          <a:xfrm>
                            <a:off x="0" y="765950"/>
                            <a:ext cx="7772400" cy="9144000"/>
                            <a:chOff x="0" y="308750"/>
                            <a:chExt cx="7772400" cy="9144000"/>
                          </a:xfrm>
                        </wpg:grpSpPr>
                        <wps:wsp>
                          <wps:cNvPr id="2" name="Rett linje 1"/>
                          <wps:cNvCnPr/>
                          <wps:spPr>
                            <a:xfrm>
                              <a:off x="0" y="3087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Rett linje 2"/>
                          <wps:cNvCnPr/>
                          <wps:spPr>
                            <a:xfrm>
                              <a:off x="0" y="21375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Rett linje 3"/>
                          <wps:cNvCnPr/>
                          <wps:spPr>
                            <a:xfrm>
                              <a:off x="0" y="39663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Rett linje 4"/>
                          <wps:cNvCnPr/>
                          <wps:spPr>
                            <a:xfrm>
                              <a:off x="0" y="57951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tt linje 5"/>
                          <wps:cNvCnPr/>
                          <wps:spPr>
                            <a:xfrm>
                              <a:off x="0" y="76239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Rett linje 6"/>
                          <wps:cNvCnPr/>
                          <wps:spPr>
                            <a:xfrm>
                              <a:off x="0" y="945275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" name="Gruppe 11"/>
                        <wpg:cNvGrpSpPr/>
                        <wpg:grpSpPr>
                          <a:xfrm>
                            <a:off x="685800" y="-106886"/>
                            <a:ext cx="6381750" cy="10829925"/>
                            <a:chOff x="0" y="-106886"/>
                            <a:chExt cx="6381750" cy="10829925"/>
                          </a:xfrm>
                        </wpg:grpSpPr>
                        <wps:wsp>
                          <wps:cNvPr id="9" name="Rett linje 8"/>
                          <wps:cNvCnPr/>
                          <wps:spPr>
                            <a:xfrm>
                              <a:off x="0" y="-12"/>
                              <a:ext cx="0" cy="1072305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Rett linje 9"/>
                          <wps:cNvCnPr/>
                          <wps:spPr>
                            <a:xfrm>
                              <a:off x="3190875" y="-12"/>
                              <a:ext cx="0" cy="1072305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Rett linje 10"/>
                          <wps:cNvCnPr/>
                          <wps:spPr>
                            <a:xfrm>
                              <a:off x="6381750" y="-106886"/>
                              <a:ext cx="0" cy="10829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6C440" id="Gruppe 13" o:spid="_x0000_s1026" alt="Støttelinjer for beskjæring" style="position:absolute;margin-left:-12.1pt;margin-top:-6.65pt;width:612pt;height:852.75pt;z-index:-251654144;mso-position-horizontal-relative:page;mso-position-vertical-relative:page;mso-height-relative:margin" coordorigin=",-1068" coordsize="77724,108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">
                <v:group id="Gruppe 7" o:spid="_x0000_s1027" style="position:absolute;top:7659;width:77724;height:91440" coordorigin=",3087" coordsize="77724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Rett linje 1" o:spid="_x0000_s1028" style="position:absolute;visibility:visible;mso-wrap-style:square" from="0,3087" to="7772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" strokecolor="#d8d8d8 [2732]" strokeweight=".5pt">
                    <v:stroke dashstyle="dash" joinstyle="miter"/>
                  </v:line>
                  <v:line id="Rett linje 2" o:spid="_x0000_s1029" style="position:absolute;visibility:visible;mso-wrap-style:square" from="0,21375" to="77724,2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" strokecolor="#d8d8d8 [2732]" strokeweight=".5pt">
                    <v:stroke dashstyle="dash" joinstyle="miter"/>
                  </v:line>
                  <v:line id="Rett linje 3" o:spid="_x0000_s1030" style="position:absolute;visibility:visible;mso-wrap-style:square" from="0,39663" to="77724,39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" strokecolor="#d8d8d8 [2732]" strokeweight=".5pt">
                    <v:stroke dashstyle="dash" joinstyle="miter"/>
                  </v:line>
                  <v:line id="Rett linje 4" o:spid="_x0000_s1031" style="position:absolute;visibility:visible;mso-wrap-style:square" from="0,57951" to="77724,57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" strokecolor="#d8d8d8 [2732]" strokeweight=".5pt">
                    <v:stroke dashstyle="dash" joinstyle="miter"/>
                  </v:line>
                  <v:line id="Rett linje 5" o:spid="_x0000_s1032" style="position:absolute;visibility:visible;mso-wrap-style:square" from="0,76239" to="77724,7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" strokecolor="#d8d8d8 [2732]" strokeweight=".5pt">
                    <v:stroke dashstyle="dash" joinstyle="miter"/>
                  </v:line>
                  <v:line id="Rett linje 6" o:spid="_x0000_s1033" style="position:absolute;visibility:visible;mso-wrap-style:square" from="0,94527" to="77724,94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" strokecolor="#d8d8d8 [2732]" strokeweight=".5pt">
                    <v:stroke dashstyle="dash" joinstyle="miter"/>
                  </v:line>
                </v:group>
                <v:group id="Gruppe 11" o:spid="_x0000_s1034" style="position:absolute;left:6858;top:-1068;width:63817;height:108298" coordorigin=",-1068" coordsize="63817,108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line id="Rett linje 8" o:spid="_x0000_s1035" style="position:absolute;visibility:visible;mso-wrap-style:square" from="0,0" to="0,10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" strokecolor="#d8d8d8 [2732]" strokeweight=".5pt">
                    <v:stroke dashstyle="dash" joinstyle="miter"/>
                  </v:line>
                  <v:line id="Rett linje 9" o:spid="_x0000_s1036" style="position:absolute;visibility:visible;mso-wrap-style:square" from="31908,0" to="31908,10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" strokecolor="#d8d8d8 [2732]" strokeweight=".5pt">
                    <v:stroke dashstyle="dash" joinstyle="miter"/>
                  </v:line>
                  <v:line id="Rett linje 10" o:spid="_x0000_s1037" style="position:absolute;visibility:visible;mso-wrap-style:square" from="63817,-1068" to="63817,10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" strokecolor="#d8d8d8 [2732]" strokeweight=".5pt">
                    <v:stroke dashstyle="dash" joinstyle="miter"/>
                  </v:line>
                </v:group>
                <w10:wrap anchorx="page" anchory="page"/>
              </v:group>
            </w:pict>
          </mc:Fallback>
        </mc:AlternateContent>
      </w:r>
      <w:r w:rsidR="00453D7F">
        <w:rPr>
          <w:noProof/>
          <w:lang w:bidi="nb-NO"/>
        </w:rPr>
        <w:t xml:space="preserve"> 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8"/>
        <w:gridCol w:w="2517"/>
        <w:gridCol w:w="2518"/>
      </w:tblGrid>
      <w:tr w:rsidR="00966BD2" w14:paraId="60AB5D6F" w14:textId="77777777" w:rsidTr="00414D86">
        <w:trPr>
          <w:trHeight w:val="612"/>
        </w:trPr>
        <w:tc>
          <w:tcPr>
            <w:tcW w:w="2517" w:type="dxa"/>
            <w:vMerge w:val="restart"/>
            <w:vAlign w:val="center"/>
          </w:tcPr>
          <w:p w14:paraId="4A1621B4" w14:textId="77777777" w:rsidR="00966BD2" w:rsidRDefault="00966BD2" w:rsidP="004D2B70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1335BC85" wp14:editId="5B716530">
                  <wp:extent cx="1143000" cy="806613"/>
                  <wp:effectExtent l="0" t="0" r="0" b="0"/>
                  <wp:docPr id="41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4E17C79D" w14:textId="3C35A792" w:rsidR="00966BD2" w:rsidRPr="00810F86" w:rsidRDefault="00966BD2" w:rsidP="00505369">
            <w:pPr>
              <w:rPr>
                <w:color w:val="FFFFFF" w:themeColor="background1"/>
              </w:rPr>
            </w:pPr>
          </w:p>
        </w:tc>
        <w:tc>
          <w:tcPr>
            <w:tcW w:w="2517" w:type="dxa"/>
            <w:vMerge w:val="restart"/>
            <w:vAlign w:val="center"/>
          </w:tcPr>
          <w:p w14:paraId="0151A7FB" w14:textId="77777777" w:rsidR="00966BD2" w:rsidRDefault="00966BD2" w:rsidP="004D2B70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516447E0" wp14:editId="28D2E8AB">
                  <wp:extent cx="1143000" cy="806613"/>
                  <wp:effectExtent l="0" t="0" r="0" b="0"/>
                  <wp:docPr id="47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34A608C6" w14:textId="3C389D2E" w:rsidR="00966BD2" w:rsidRPr="00414D86" w:rsidRDefault="00966BD2" w:rsidP="004D2B70">
            <w:pPr>
              <w:jc w:val="center"/>
              <w:rPr>
                <w:color w:val="FFFFFF" w:themeColor="background1"/>
              </w:rPr>
            </w:pPr>
          </w:p>
        </w:tc>
      </w:tr>
      <w:tr w:rsidR="00414D86" w14:paraId="31CC53B3" w14:textId="77777777" w:rsidTr="00414D86">
        <w:trPr>
          <w:trHeight w:val="1790"/>
        </w:trPr>
        <w:tc>
          <w:tcPr>
            <w:tcW w:w="2517" w:type="dxa"/>
            <w:vMerge/>
          </w:tcPr>
          <w:p w14:paraId="292C57EF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25363D7F" w14:textId="0F5055DF" w:rsidR="00980A2A" w:rsidRPr="00505369" w:rsidRDefault="00FD639A" w:rsidP="004D2B70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2CE20A87" w14:textId="60EE4935" w:rsidR="00414D86" w:rsidRDefault="00D56A48" w:rsidP="00505369">
            <w:pPr>
              <w:spacing w:before="240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1745679836"/>
                <w:placeholder>
                  <w:docPart w:val="E8BB50A834F8466B9D2C8D22F93D8D97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505369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76BAAB44" w14:textId="1F6832D2" w:rsidR="00414D86" w:rsidRPr="004D38A7" w:rsidRDefault="00D56A48" w:rsidP="004D2B70">
            <w:pPr>
              <w:spacing w:before="200"/>
              <w:ind w:left="274"/>
              <w:rPr>
                <w:noProof/>
                <w:sz w:val="30"/>
                <w:szCs w:val="30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1917522614"/>
                <w:placeholder>
                  <w:docPart w:val="EB800E63308A45C98A0B59C9C4E9CDAE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  <w:tc>
          <w:tcPr>
            <w:tcW w:w="2517" w:type="dxa"/>
            <w:vMerge/>
          </w:tcPr>
          <w:p w14:paraId="724941D1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7F6EE156" w14:textId="3D7D9DE5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5BC7AE88" w14:textId="496EEE14" w:rsidR="00414D86" w:rsidRDefault="00D56A48" w:rsidP="004D2B70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-1552920219"/>
                <w:placeholder>
                  <w:docPart w:val="64950AAB3E4841649FE6AAB1FC07C4C7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505369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167F6EDA" w14:textId="6CB88D38" w:rsidR="00414D86" w:rsidRPr="00966BD2" w:rsidRDefault="00D56A48" w:rsidP="004D2B70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510447889"/>
                <w:placeholder>
                  <w:docPart w:val="C3EDA13FC9064104A10C6837FB5EF273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</w:tr>
      <w:tr w:rsidR="00414D86" w14:paraId="116B4275" w14:textId="77777777" w:rsidTr="00971500">
        <w:trPr>
          <w:trHeight w:val="432"/>
        </w:trPr>
        <w:tc>
          <w:tcPr>
            <w:tcW w:w="2517" w:type="dxa"/>
            <w:vAlign w:val="center"/>
          </w:tcPr>
          <w:p w14:paraId="06B3BDD7" w14:textId="0D9BE078" w:rsidR="00414D86" w:rsidRPr="004D38A7" w:rsidRDefault="00414D86" w:rsidP="004D2B70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</w:tcPr>
          <w:p w14:paraId="3886A358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7" w:type="dxa"/>
            <w:vAlign w:val="center"/>
          </w:tcPr>
          <w:p w14:paraId="20353053" w14:textId="6E63E9E1" w:rsidR="00414D86" w:rsidRPr="00971500" w:rsidRDefault="00414D86" w:rsidP="004D2B70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</w:tcPr>
          <w:p w14:paraId="338BB353" w14:textId="77777777" w:rsidR="00414D86" w:rsidRDefault="00414D86" w:rsidP="004D2B70">
            <w:pPr>
              <w:rPr>
                <w:noProof/>
              </w:rPr>
            </w:pPr>
          </w:p>
        </w:tc>
      </w:tr>
      <w:tr w:rsidR="00810F86" w14:paraId="7A55C44D" w14:textId="77777777" w:rsidTr="00971500">
        <w:trPr>
          <w:trHeight w:val="657"/>
        </w:trPr>
        <w:tc>
          <w:tcPr>
            <w:tcW w:w="2517" w:type="dxa"/>
            <w:vMerge w:val="restart"/>
            <w:vAlign w:val="center"/>
          </w:tcPr>
          <w:p w14:paraId="5AE14B08" w14:textId="77777777" w:rsidR="00810F86" w:rsidRDefault="00810F86" w:rsidP="00810F86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5F1B07AE" wp14:editId="135AAD4B">
                  <wp:extent cx="1143000" cy="806613"/>
                  <wp:effectExtent l="0" t="0" r="0" b="0"/>
                  <wp:docPr id="486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10086B85" w14:textId="72D153B6" w:rsidR="00810F86" w:rsidRPr="00810F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7" w:type="dxa"/>
            <w:vMerge w:val="restart"/>
            <w:vAlign w:val="center"/>
          </w:tcPr>
          <w:p w14:paraId="2E11793A" w14:textId="77777777" w:rsidR="00810F86" w:rsidRDefault="00810F86" w:rsidP="00810F86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1D75E657" wp14:editId="0835B53A">
                  <wp:extent cx="1143000" cy="806613"/>
                  <wp:effectExtent l="0" t="0" r="0" b="0"/>
                  <wp:docPr id="487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6F646A7A" w14:textId="297B0061" w:rsidR="00810F86" w:rsidRPr="00414D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</w:tr>
      <w:tr w:rsidR="00414D86" w14:paraId="7355E94F" w14:textId="77777777" w:rsidTr="00414D86">
        <w:trPr>
          <w:trHeight w:val="1880"/>
        </w:trPr>
        <w:tc>
          <w:tcPr>
            <w:tcW w:w="2517" w:type="dxa"/>
            <w:vMerge/>
          </w:tcPr>
          <w:p w14:paraId="4758B316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3089313D" w14:textId="5984F798" w:rsidR="00505369" w:rsidRPr="00505369" w:rsidRDefault="00FD639A" w:rsidP="00505369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0739B2BB" w14:textId="77777777" w:rsidR="00505369" w:rsidRDefault="00505369" w:rsidP="00505369">
            <w:pPr>
              <w:spacing w:before="240"/>
              <w:rPr>
                <w:color w:val="000000" w:themeColor="text1"/>
                <w:sz w:val="13"/>
                <w:szCs w:val="13"/>
              </w:rPr>
            </w:pPr>
          </w:p>
          <w:p w14:paraId="70BB265C" w14:textId="231913EF" w:rsidR="00414D86" w:rsidRPr="004D38A7" w:rsidRDefault="00D56A48" w:rsidP="004D2B70">
            <w:pPr>
              <w:spacing w:before="200"/>
              <w:ind w:left="274"/>
              <w:rPr>
                <w:noProof/>
                <w:sz w:val="30"/>
                <w:szCs w:val="30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545875269"/>
                <w:placeholder>
                  <w:docPart w:val="92ED0D632B89466B8E53578D8581AC04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  <w:tc>
          <w:tcPr>
            <w:tcW w:w="2517" w:type="dxa"/>
            <w:vMerge/>
          </w:tcPr>
          <w:p w14:paraId="56BB7A07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714539E1" w14:textId="004F3673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07CA56B1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978573860"/>
                <w:placeholder>
                  <w:docPart w:val="D0E1E2E09B3B4C5A8F1D405DFD3844E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786C71C7" w14:textId="610CE78A" w:rsidR="00414D86" w:rsidRPr="00966BD2" w:rsidRDefault="00D56A48" w:rsidP="004D2B70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244726354"/>
                <w:placeholder>
                  <w:docPart w:val="B37A2CA5607E439FAE0CD70F4B29BAD8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</w:tr>
      <w:tr w:rsidR="00414D86" w14:paraId="78371D00" w14:textId="77777777" w:rsidTr="00971500">
        <w:trPr>
          <w:trHeight w:val="288"/>
        </w:trPr>
        <w:tc>
          <w:tcPr>
            <w:tcW w:w="2517" w:type="dxa"/>
            <w:vAlign w:val="center"/>
          </w:tcPr>
          <w:p w14:paraId="41E46C04" w14:textId="2EDDAF00" w:rsidR="00414D86" w:rsidRPr="004D38A7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7310BA14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  <w:tc>
          <w:tcPr>
            <w:tcW w:w="2517" w:type="dxa"/>
            <w:vAlign w:val="center"/>
          </w:tcPr>
          <w:p w14:paraId="63BF8F4B" w14:textId="7DE3962C" w:rsidR="00414D86" w:rsidRPr="00971500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46E91E2A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</w:tr>
      <w:tr w:rsidR="00810F86" w14:paraId="0180C7E3" w14:textId="77777777" w:rsidTr="00971500">
        <w:trPr>
          <w:trHeight w:val="720"/>
        </w:trPr>
        <w:tc>
          <w:tcPr>
            <w:tcW w:w="2517" w:type="dxa"/>
            <w:vMerge w:val="restart"/>
            <w:vAlign w:val="center"/>
          </w:tcPr>
          <w:p w14:paraId="756090D8" w14:textId="77777777" w:rsidR="00810F86" w:rsidRDefault="00810F86" w:rsidP="00810F86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0C55B09D" wp14:editId="3609BF87">
                  <wp:extent cx="1143000" cy="806613"/>
                  <wp:effectExtent l="0" t="0" r="0" b="0"/>
                  <wp:docPr id="488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14A19473" w14:textId="259D4AE7" w:rsidR="00810F86" w:rsidRPr="00810F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7" w:type="dxa"/>
            <w:vMerge w:val="restart"/>
            <w:vAlign w:val="center"/>
          </w:tcPr>
          <w:p w14:paraId="15C8BB80" w14:textId="77777777" w:rsidR="00810F86" w:rsidRDefault="00810F86" w:rsidP="00810F86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1B9DE3EF" wp14:editId="4054F702">
                  <wp:extent cx="1143000" cy="806613"/>
                  <wp:effectExtent l="0" t="0" r="0" b="0"/>
                  <wp:docPr id="489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50CDC80F" w14:textId="5B4E88A9" w:rsidR="00810F86" w:rsidRPr="00414D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</w:tr>
      <w:tr w:rsidR="00414D86" w14:paraId="7F63C746" w14:textId="77777777" w:rsidTr="00414D86">
        <w:trPr>
          <w:trHeight w:val="1880"/>
        </w:trPr>
        <w:tc>
          <w:tcPr>
            <w:tcW w:w="2517" w:type="dxa"/>
            <w:vMerge/>
          </w:tcPr>
          <w:p w14:paraId="4480FA2D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230A585B" w14:textId="43B87654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5EEC6F5A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-2100629738"/>
                <w:placeholder>
                  <w:docPart w:val="79F795EA8CC64600B4D1E9D147F31FAD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2F78B6CC" w14:textId="52F12F88" w:rsidR="00414D86" w:rsidRPr="004D38A7" w:rsidRDefault="00D56A48" w:rsidP="004D2B70">
            <w:pPr>
              <w:spacing w:before="200"/>
              <w:ind w:left="274"/>
              <w:rPr>
                <w:noProof/>
                <w:sz w:val="30"/>
                <w:szCs w:val="30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2104645019"/>
                <w:placeholder>
                  <w:docPart w:val="8A06F98D5710419285E3716D948F9030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  <w:tc>
          <w:tcPr>
            <w:tcW w:w="2517" w:type="dxa"/>
            <w:vMerge/>
          </w:tcPr>
          <w:p w14:paraId="4509878D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19A20517" w14:textId="67FAB864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77AA072A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1600905116"/>
                <w:placeholder>
                  <w:docPart w:val="68D7E4E7E5B24D7087AB06EE2F802F0A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50E1BEDB" w14:textId="242C6D37" w:rsidR="00414D86" w:rsidRPr="00966BD2" w:rsidRDefault="00D56A48" w:rsidP="004D2B70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557244093"/>
                <w:placeholder>
                  <w:docPart w:val="26A8826429774EBDB1266C608AEB4A75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</w:tr>
      <w:tr w:rsidR="00414D86" w14:paraId="177F0999" w14:textId="77777777" w:rsidTr="00971500">
        <w:trPr>
          <w:trHeight w:val="144"/>
        </w:trPr>
        <w:tc>
          <w:tcPr>
            <w:tcW w:w="2517" w:type="dxa"/>
            <w:vAlign w:val="center"/>
          </w:tcPr>
          <w:p w14:paraId="31E0C1F7" w14:textId="275755E3" w:rsidR="00414D86" w:rsidRPr="004D38A7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167DEC30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  <w:tc>
          <w:tcPr>
            <w:tcW w:w="2517" w:type="dxa"/>
            <w:vAlign w:val="center"/>
          </w:tcPr>
          <w:p w14:paraId="77DA9D8A" w14:textId="4D09B784" w:rsidR="00414D86" w:rsidRPr="00971500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18DAA881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</w:tr>
      <w:tr w:rsidR="00810F86" w14:paraId="1A72DE03" w14:textId="77777777" w:rsidTr="00971500">
        <w:trPr>
          <w:trHeight w:val="873"/>
        </w:trPr>
        <w:tc>
          <w:tcPr>
            <w:tcW w:w="2517" w:type="dxa"/>
            <w:vMerge w:val="restart"/>
            <w:vAlign w:val="center"/>
          </w:tcPr>
          <w:p w14:paraId="7F9FF6EA" w14:textId="77777777" w:rsidR="00810F86" w:rsidRDefault="00810F86" w:rsidP="007325AB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4F486354" wp14:editId="7FC0CBAD">
                  <wp:extent cx="1143000" cy="806613"/>
                  <wp:effectExtent l="0" t="0" r="0" b="0"/>
                  <wp:docPr id="492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36D06206" w14:textId="0CBF81C0" w:rsidR="00810F86" w:rsidRPr="00810F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7" w:type="dxa"/>
            <w:vMerge w:val="restart"/>
            <w:vAlign w:val="center"/>
          </w:tcPr>
          <w:p w14:paraId="734D531F" w14:textId="77777777" w:rsidR="00810F86" w:rsidRDefault="00810F86" w:rsidP="00810F86">
            <w:pPr>
              <w:jc w:val="center"/>
              <w:rPr>
                <w:noProof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49CD89BF" wp14:editId="697B9F63">
                  <wp:extent cx="1143000" cy="806613"/>
                  <wp:effectExtent l="0" t="0" r="0" b="0"/>
                  <wp:docPr id="493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787ACF62" w14:textId="1BBE7C67" w:rsidR="00810F86" w:rsidRPr="00414D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</w:tr>
      <w:tr w:rsidR="00414D86" w14:paraId="27A52AA3" w14:textId="77777777" w:rsidTr="00971500">
        <w:trPr>
          <w:trHeight w:val="1782"/>
        </w:trPr>
        <w:tc>
          <w:tcPr>
            <w:tcW w:w="2517" w:type="dxa"/>
            <w:vMerge/>
          </w:tcPr>
          <w:p w14:paraId="43BBD2DC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17951D7D" w14:textId="055CA4CE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4E98F689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609556393"/>
                <w:placeholder>
                  <w:docPart w:val="5875CAB62AA54088A622F56E58E78AEF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5D36D377" w14:textId="125149E6" w:rsidR="00414D86" w:rsidRPr="004D38A7" w:rsidRDefault="00D56A48" w:rsidP="004D2B70">
            <w:pPr>
              <w:spacing w:before="200"/>
              <w:ind w:left="274"/>
              <w:rPr>
                <w:noProof/>
                <w:sz w:val="30"/>
                <w:szCs w:val="30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154843670"/>
                <w:placeholder>
                  <w:docPart w:val="F06B90CDF77743A3BEE3F370ACD7D017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  <w:tc>
          <w:tcPr>
            <w:tcW w:w="2517" w:type="dxa"/>
            <w:vMerge/>
          </w:tcPr>
          <w:p w14:paraId="1B5B5313" w14:textId="77777777" w:rsidR="00414D86" w:rsidRDefault="00414D86" w:rsidP="004D2B70">
            <w:pPr>
              <w:rPr>
                <w:noProof/>
              </w:rPr>
            </w:pPr>
          </w:p>
        </w:tc>
        <w:tc>
          <w:tcPr>
            <w:tcW w:w="2518" w:type="dxa"/>
            <w:vMerge w:val="restart"/>
          </w:tcPr>
          <w:p w14:paraId="198EC763" w14:textId="3ED2E5C9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1583DF62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-1987768575"/>
                <w:placeholder>
                  <w:docPart w:val="53AA6D263AC6405291F1ED944DEA447E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7F1D71D6" w14:textId="41E48E21" w:rsidR="00414D86" w:rsidRPr="00966BD2" w:rsidRDefault="00D56A48" w:rsidP="004D2B70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486017585"/>
                <w:placeholder>
                  <w:docPart w:val="7452C29CAEA4445FBC76CE1890B619A0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</w:tr>
      <w:tr w:rsidR="00414D86" w14:paraId="7360EFD1" w14:textId="77777777" w:rsidTr="00971500">
        <w:trPr>
          <w:trHeight w:val="20"/>
        </w:trPr>
        <w:tc>
          <w:tcPr>
            <w:tcW w:w="2517" w:type="dxa"/>
            <w:vAlign w:val="center"/>
          </w:tcPr>
          <w:p w14:paraId="0661677D" w14:textId="2EB8E4E7" w:rsidR="00414D86" w:rsidRPr="004D38A7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61CBE9B2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  <w:tc>
          <w:tcPr>
            <w:tcW w:w="2517" w:type="dxa"/>
            <w:vAlign w:val="center"/>
          </w:tcPr>
          <w:p w14:paraId="66D12FD9" w14:textId="5786E064" w:rsidR="00414D86" w:rsidRPr="00971500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  <w:vAlign w:val="center"/>
          </w:tcPr>
          <w:p w14:paraId="02257E0A" w14:textId="77777777" w:rsidR="00414D86" w:rsidRDefault="00414D86" w:rsidP="007325AB">
            <w:pPr>
              <w:jc w:val="center"/>
              <w:rPr>
                <w:noProof/>
              </w:rPr>
            </w:pPr>
          </w:p>
        </w:tc>
      </w:tr>
      <w:tr w:rsidR="00810F86" w14:paraId="386350FC" w14:textId="77777777" w:rsidTr="00971500">
        <w:trPr>
          <w:trHeight w:val="873"/>
        </w:trPr>
        <w:tc>
          <w:tcPr>
            <w:tcW w:w="2517" w:type="dxa"/>
            <w:vMerge w:val="restart"/>
            <w:vAlign w:val="center"/>
          </w:tcPr>
          <w:p w14:paraId="68DD08E1" w14:textId="77777777" w:rsidR="00810F86" w:rsidRDefault="00810F86" w:rsidP="00810F86">
            <w:pPr>
              <w:jc w:val="center"/>
              <w:rPr>
                <w:color w:val="FFFFFF" w:themeColor="background1"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070F9ADA" wp14:editId="5720F1BE">
                  <wp:extent cx="1143000" cy="806613"/>
                  <wp:effectExtent l="0" t="0" r="0" b="0"/>
                  <wp:docPr id="494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02AA9C7F" w14:textId="6DDB8B21" w:rsidR="00810F86" w:rsidRPr="00414D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7" w:type="dxa"/>
            <w:vMerge w:val="restart"/>
            <w:vAlign w:val="center"/>
          </w:tcPr>
          <w:p w14:paraId="6642782B" w14:textId="77777777" w:rsidR="00810F86" w:rsidRDefault="00810F86" w:rsidP="00810F86">
            <w:pPr>
              <w:jc w:val="center"/>
              <w:rPr>
                <w:color w:val="FFFFFF" w:themeColor="background1"/>
              </w:rPr>
            </w:pPr>
            <w:r w:rsidRPr="00F348DF">
              <w:rPr>
                <w:noProof/>
                <w:lang w:bidi="nb-NO"/>
              </w:rPr>
              <w:drawing>
                <wp:inline distT="0" distB="0" distL="0" distR="0" wp14:anchorId="2CB5A617" wp14:editId="4BC60B0B">
                  <wp:extent cx="1143000" cy="806613"/>
                  <wp:effectExtent l="0" t="0" r="0" b="0"/>
                  <wp:docPr id="495" name="Bild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8251CB-6663-9D48-8C80-C0D91B4EEE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Bilde 3">
                            <a:extLst>
                              <a:ext uri="{FF2B5EF4-FFF2-40B4-BE49-F238E27FC236}">
                                <a16:creationId xmlns:a16="http://schemas.microsoft.com/office/drawing/2014/main" id="{AC8251CB-6663-9D48-8C80-C0D91B4EEE7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  <w:vAlign w:val="center"/>
          </w:tcPr>
          <w:p w14:paraId="1F090721" w14:textId="76C1311B" w:rsidR="00810F86" w:rsidRPr="00414D86" w:rsidRDefault="00810F86" w:rsidP="00810F86">
            <w:pPr>
              <w:jc w:val="center"/>
              <w:rPr>
                <w:color w:val="FFFFFF" w:themeColor="background1"/>
              </w:rPr>
            </w:pPr>
          </w:p>
        </w:tc>
      </w:tr>
      <w:tr w:rsidR="00414D86" w14:paraId="53570CDA" w14:textId="77777777" w:rsidTr="00971500">
        <w:trPr>
          <w:trHeight w:val="1800"/>
        </w:trPr>
        <w:tc>
          <w:tcPr>
            <w:tcW w:w="2517" w:type="dxa"/>
            <w:vMerge/>
          </w:tcPr>
          <w:p w14:paraId="55269EC6" w14:textId="77777777" w:rsidR="00414D86" w:rsidRDefault="00414D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 w:val="restart"/>
          </w:tcPr>
          <w:p w14:paraId="45A5F9DB" w14:textId="532565B3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0B6F1DEE" w14:textId="77777777" w:rsidR="00414D86" w:rsidRDefault="00D56A48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51209257"/>
                <w:placeholder>
                  <w:docPart w:val="F4C4D51B1CF74A25AB2F02601D1DF587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40DBDEFF" w14:textId="09800CD2" w:rsidR="00414D86" w:rsidRPr="00810F86" w:rsidRDefault="00D56A48" w:rsidP="00810F86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2070413495"/>
                <w:placeholder>
                  <w:docPart w:val="4FDB8CFB30C74D7F83361D63EDB6D9BA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  <w:tc>
          <w:tcPr>
            <w:tcW w:w="2517" w:type="dxa"/>
            <w:vMerge/>
          </w:tcPr>
          <w:p w14:paraId="4E06A491" w14:textId="77777777" w:rsidR="00414D86" w:rsidRDefault="00414D86" w:rsidP="00810F86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 w:val="restart"/>
          </w:tcPr>
          <w:p w14:paraId="6FE436E6" w14:textId="434633F4" w:rsidR="00980A2A" w:rsidRPr="00505369" w:rsidRDefault="00D56A48" w:rsidP="00980A2A">
            <w:pPr>
              <w:spacing w:before="240"/>
              <w:ind w:left="274"/>
              <w:rPr>
                <w:b/>
                <w:bCs/>
                <w:color w:val="000000" w:themeColor="text1"/>
                <w:sz w:val="28"/>
                <w:szCs w:val="30"/>
              </w:rPr>
            </w:pPr>
            <w:r>
              <w:rPr>
                <w:b/>
                <w:bCs/>
                <w:color w:val="000000" w:themeColor="text1"/>
                <w:sz w:val="28"/>
                <w:szCs w:val="30"/>
              </w:rPr>
              <w:t>MEDIA</w:t>
            </w:r>
          </w:p>
          <w:p w14:paraId="211B08CC" w14:textId="77777777" w:rsidR="00414D86" w:rsidRDefault="00980A2A" w:rsidP="00980A2A">
            <w:pPr>
              <w:spacing w:before="240"/>
              <w:ind w:left="274"/>
              <w:rPr>
                <w:color w:val="000000" w:themeColor="text1"/>
                <w:sz w:val="13"/>
                <w:szCs w:val="13"/>
              </w:rPr>
            </w:pPr>
            <w:r w:rsidRPr="00980A2A">
              <w:rPr>
                <w:color w:val="000000" w:themeColor="text1"/>
                <w:sz w:val="28"/>
                <w:szCs w:val="30"/>
                <w:lang w:bidi="nb-NO"/>
              </w:rPr>
              <w:t xml:space="preserve"> </w:t>
            </w:r>
            <w:sdt>
              <w:sdtPr>
                <w:rPr>
                  <w:color w:val="000000" w:themeColor="text1"/>
                  <w:sz w:val="13"/>
                  <w:szCs w:val="13"/>
                </w:rPr>
                <w:alias w:val="E-postadresse"/>
                <w:tag w:val=""/>
                <w:id w:val="-92786724"/>
                <w:placeholder>
                  <w:docPart w:val="F8CEB0ACBC61463F947104C888B48B56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/>
              </w:sdtPr>
              <w:sdtEndPr/>
              <w:sdtContent>
                <w:r w:rsidR="00414D86" w:rsidRPr="00505369">
                  <w:rPr>
                    <w:color w:val="FFFFFF" w:themeColor="background1"/>
                    <w:sz w:val="13"/>
                    <w:szCs w:val="13"/>
                    <w:lang w:bidi="nb-NO"/>
                  </w:rPr>
                  <w:t>[e-postadresse]</w:t>
                </w:r>
              </w:sdtContent>
            </w:sdt>
          </w:p>
          <w:p w14:paraId="252D3BAC" w14:textId="1EB45ABD" w:rsidR="00414D86" w:rsidRPr="00810F86" w:rsidRDefault="00D56A48" w:rsidP="00810F86">
            <w:pPr>
              <w:spacing w:before="200"/>
              <w:ind w:left="274"/>
              <w:rPr>
                <w:color w:val="000000" w:themeColor="text1"/>
                <w:sz w:val="13"/>
                <w:szCs w:val="13"/>
              </w:rPr>
            </w:pPr>
            <w:sdt>
              <w:sdtPr>
                <w:rPr>
                  <w:color w:val="000000" w:themeColor="text1"/>
                  <w:sz w:val="13"/>
                  <w:szCs w:val="13"/>
                </w:rPr>
                <w:alias w:val="Firmaadresse"/>
                <w:tag w:val=""/>
                <w:id w:val="-462507715"/>
                <w:placeholder>
                  <w:docPart w:val="EFAAF89D7094470EA7D5AC5D35868C95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505369">
                  <w:rPr>
                    <w:color w:val="000000" w:themeColor="text1"/>
                    <w:sz w:val="13"/>
                    <w:szCs w:val="13"/>
                  </w:rPr>
                  <w:t xml:space="preserve">Navn: </w:t>
                </w:r>
                <w:r w:rsidR="00505369">
                  <w:rPr>
                    <w:color w:val="000000" w:themeColor="text1"/>
                    <w:sz w:val="13"/>
                    <w:szCs w:val="13"/>
                  </w:rPr>
                  <w:br/>
                </w:r>
              </w:sdtContent>
            </w:sdt>
          </w:p>
        </w:tc>
      </w:tr>
      <w:tr w:rsidR="00414D86" w14:paraId="1C7178EF" w14:textId="77777777" w:rsidTr="00971500">
        <w:trPr>
          <w:trHeight w:val="20"/>
        </w:trPr>
        <w:tc>
          <w:tcPr>
            <w:tcW w:w="2517" w:type="dxa"/>
            <w:vAlign w:val="center"/>
          </w:tcPr>
          <w:p w14:paraId="4D94D917" w14:textId="01044CB4" w:rsidR="00414D86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</w:tcPr>
          <w:p w14:paraId="625935A6" w14:textId="77777777" w:rsidR="00414D86" w:rsidRDefault="00414D86" w:rsidP="007325AB">
            <w:pPr>
              <w:rPr>
                <w:noProof/>
              </w:rPr>
            </w:pPr>
          </w:p>
        </w:tc>
        <w:tc>
          <w:tcPr>
            <w:tcW w:w="2517" w:type="dxa"/>
            <w:vAlign w:val="center"/>
          </w:tcPr>
          <w:p w14:paraId="136C0988" w14:textId="1A53450B" w:rsidR="00414D86" w:rsidRDefault="00414D86" w:rsidP="007325AB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518" w:type="dxa"/>
            <w:vMerge/>
          </w:tcPr>
          <w:p w14:paraId="32B67349" w14:textId="77777777" w:rsidR="00414D86" w:rsidRDefault="00414D86" w:rsidP="007325AB">
            <w:pPr>
              <w:rPr>
                <w:noProof/>
              </w:rPr>
            </w:pPr>
          </w:p>
        </w:tc>
      </w:tr>
    </w:tbl>
    <w:p w14:paraId="48393241" w14:textId="77777777" w:rsidR="00C32AED" w:rsidRDefault="00C32AED" w:rsidP="005C2874">
      <w:pPr>
        <w:spacing w:after="0"/>
      </w:pPr>
    </w:p>
    <w:sectPr w:rsidR="00C32AED" w:rsidSect="00A21E31">
      <w:headerReference w:type="default" r:id="rId11"/>
      <w:footerReference w:type="default" r:id="rId12"/>
      <w:pgSz w:w="11906" w:h="16838" w:code="9"/>
      <w:pgMar w:top="1224" w:right="864" w:bottom="360" w:left="864" w:header="446" w:footer="2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73419" w14:textId="77777777" w:rsidR="00505369" w:rsidRDefault="00505369" w:rsidP="000861BD">
      <w:pPr>
        <w:spacing w:after="0"/>
      </w:pPr>
      <w:r>
        <w:separator/>
      </w:r>
    </w:p>
  </w:endnote>
  <w:endnote w:type="continuationSeparator" w:id="0">
    <w:p w14:paraId="3A4FFA1D" w14:textId="77777777" w:rsidR="00505369" w:rsidRDefault="00505369" w:rsidP="000861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888E" w14:textId="77777777" w:rsidR="004D646C" w:rsidRDefault="002717ED">
    <w:pPr>
      <w:pStyle w:val="Bunntekst"/>
    </w:pP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3117" behindDoc="1" locked="0" layoutInCell="1" allowOverlap="1" wp14:anchorId="00BB04E2" wp14:editId="21B7055B">
              <wp:simplePos x="0" y="0"/>
              <wp:positionH relativeFrom="column">
                <wp:posOffset>3175</wp:posOffset>
              </wp:positionH>
              <wp:positionV relativeFrom="paragraph">
                <wp:posOffset>-4127055</wp:posOffset>
              </wp:positionV>
              <wp:extent cx="3187065" cy="1828800"/>
              <wp:effectExtent l="19050" t="57150" r="13335" b="57150"/>
              <wp:wrapNone/>
              <wp:docPr id="60" name="Gruppe 6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61" name="Rektangel 61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62" name="Gruppe 62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63" name="Rektangel 63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8A8A72" id="Gruppe 60" o:spid="_x0000_s1026" alt="&quot;&quot;" style="position:absolute;margin-left:.25pt;margin-top:-324.95pt;width:250.95pt;height:2in;z-index:-251663363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">
              <v:rect id="Rektangel 61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" fillcolor="#99cb38 [3204]" stroked="f" strokeweight="1pt"/>
              <v:group id="Gruppe 62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">
                <v:rect id="Rektangel 63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7F1F1" w14:textId="77777777" w:rsidR="00505369" w:rsidRDefault="00505369" w:rsidP="000861BD">
      <w:pPr>
        <w:spacing w:after="0"/>
      </w:pPr>
      <w:r>
        <w:separator/>
      </w:r>
    </w:p>
  </w:footnote>
  <w:footnote w:type="continuationSeparator" w:id="0">
    <w:p w14:paraId="496DC326" w14:textId="77777777" w:rsidR="00505369" w:rsidRDefault="00505369" w:rsidP="000861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52E3C" w14:textId="4A243E36" w:rsidR="000861BD" w:rsidRDefault="00A21E31">
    <w:pPr>
      <w:pStyle w:val="Topptekst"/>
    </w:pP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4141" behindDoc="1" locked="0" layoutInCell="1" allowOverlap="1" wp14:anchorId="44736ED3" wp14:editId="1B6F70AB">
              <wp:simplePos x="0" y="0"/>
              <wp:positionH relativeFrom="column">
                <wp:posOffset>3200400</wp:posOffset>
              </wp:positionH>
              <wp:positionV relativeFrom="paragraph">
                <wp:posOffset>5975985</wp:posOffset>
              </wp:positionV>
              <wp:extent cx="3187065" cy="1828800"/>
              <wp:effectExtent l="19050" t="57150" r="13335" b="57150"/>
              <wp:wrapNone/>
              <wp:docPr id="66" name="Gruppe 6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67" name="Rektangel 67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68" name="Gruppe 68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69" name="Rektangel 69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7DD7A8" id="Gruppe 66" o:spid="_x0000_s1026" alt="&quot;&quot;" style="position:absolute;margin-left:252pt;margin-top:470.55pt;width:250.95pt;height:2in;z-index:-251662339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">
              <v:rect id="Rektangel 67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" fillcolor="#99cb38 [3204]" stroked="f" strokeweight="1pt"/>
              <v:group id="Gruppe 68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">
                <v:rect id="Rektangel 69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2092" behindDoc="1" locked="0" layoutInCell="1" allowOverlap="1" wp14:anchorId="1D4205B3" wp14:editId="08E152A3">
              <wp:simplePos x="0" y="0"/>
              <wp:positionH relativeFrom="column">
                <wp:posOffset>3200400</wp:posOffset>
              </wp:positionH>
              <wp:positionV relativeFrom="paragraph">
                <wp:posOffset>7804785</wp:posOffset>
              </wp:positionV>
              <wp:extent cx="3187065" cy="1828800"/>
              <wp:effectExtent l="19050" t="57150" r="13335" b="57150"/>
              <wp:wrapNone/>
              <wp:docPr id="78" name="Gruppe 7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79" name="Rektangel 79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80" name="Gruppe 80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81" name="Rektangel 81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CD8BD" id="Gruppe 78" o:spid="_x0000_s1026" alt="&quot;&quot;" style="position:absolute;margin-left:252pt;margin-top:614.55pt;width:250.95pt;height:2in;z-index:-251664388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">
              <v:rect id="Rektangel 79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" fillcolor="#99cb38 [3204]" stroked="f" strokeweight="1pt"/>
              <v:group id="Gruppe 80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">
                <v:rect id="Rektangel 81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72BE9F1" wp14:editId="7ABA9B43">
              <wp:simplePos x="0" y="0"/>
              <wp:positionH relativeFrom="column">
                <wp:posOffset>3200400</wp:posOffset>
              </wp:positionH>
              <wp:positionV relativeFrom="paragraph">
                <wp:posOffset>489585</wp:posOffset>
              </wp:positionV>
              <wp:extent cx="3187065" cy="1828800"/>
              <wp:effectExtent l="19050" t="57150" r="13335" b="57150"/>
              <wp:wrapNone/>
              <wp:docPr id="14" name="Gruppe 1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15" name="Rektangel 15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16" name="Gruppe 16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1"/>
                        </a:xfrm>
                      </wpg:grpSpPr>
                      <wps:wsp>
                        <wps:cNvPr id="17" name="Rektangel 17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ktangel 2"/>
                        <wps:cNvSpPr/>
                        <wps:spPr>
                          <a:xfrm rot="10800000">
                            <a:off x="-4124137" y="4557311"/>
                            <a:ext cx="6846862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9A64B1" id="Gruppe 14" o:spid="_x0000_s1026" alt="&quot;&quot;" style="position:absolute;margin-left:252pt;margin-top:38.55pt;width:250.95pt;height:2in;z-index:-251655168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">
              <v:rect id="Rektangel 15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" fillcolor="#99cb38 [3204]" stroked="f" strokeweight="1pt"/>
              <v:group id="Gruppe 16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">
                <v:rect id="Rektangel 17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2,0;6846862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63E35BF0" wp14:editId="244AF71B">
              <wp:simplePos x="0" y="0"/>
              <wp:positionH relativeFrom="column">
                <wp:posOffset>3200400</wp:posOffset>
              </wp:positionH>
              <wp:positionV relativeFrom="paragraph">
                <wp:posOffset>2318385</wp:posOffset>
              </wp:positionV>
              <wp:extent cx="3187065" cy="1828800"/>
              <wp:effectExtent l="19050" t="57150" r="13335" b="57150"/>
              <wp:wrapNone/>
              <wp:docPr id="30" name="Gruppe 3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31" name="Rektangel 31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2" name="Gruppe 32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33" name="Rektangel 33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147F14C" id="Gruppe 30" o:spid="_x0000_s1026" alt="&quot;&quot;" style="position:absolute;margin-left:252pt;margin-top:182.55pt;width:250.95pt;height:2in;z-index:-251658241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">
              <v:rect id="Rektangel 31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" fillcolor="#99cb38 [3204]" stroked="f" strokeweight="1pt"/>
              <v:group id="Gruppe 32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">
                <v:rect id="Rektangel 33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6190" behindDoc="1" locked="0" layoutInCell="1" allowOverlap="1" wp14:anchorId="6AF69661" wp14:editId="10F403B3">
              <wp:simplePos x="0" y="0"/>
              <wp:positionH relativeFrom="column">
                <wp:posOffset>3200400</wp:posOffset>
              </wp:positionH>
              <wp:positionV relativeFrom="paragraph">
                <wp:posOffset>4147185</wp:posOffset>
              </wp:positionV>
              <wp:extent cx="3187065" cy="1828800"/>
              <wp:effectExtent l="19050" t="57150" r="13335" b="57150"/>
              <wp:wrapNone/>
              <wp:docPr id="54" name="Gruppe 5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55" name="Rektangel 55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56" name="Gruppe 56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57" name="Rektangel 57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97B861" id="Gruppe 54" o:spid="_x0000_s1026" alt="&quot;&quot;" style="position:absolute;margin-left:252pt;margin-top:326.55pt;width:250.95pt;height:2in;z-index:-251660290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">
              <v:rect id="Rektangel 55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" fillcolor="#99cb38 [3204]" stroked="f" strokeweight="1pt"/>
              <v:group id="Gruppe 56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">
                <v:rect id="Rektangel 57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5166" behindDoc="1" locked="0" layoutInCell="1" allowOverlap="1" wp14:anchorId="7C3E9243" wp14:editId="077E02F0">
              <wp:simplePos x="0" y="0"/>
              <wp:positionH relativeFrom="column">
                <wp:posOffset>0</wp:posOffset>
              </wp:positionH>
              <wp:positionV relativeFrom="paragraph">
                <wp:posOffset>4147185</wp:posOffset>
              </wp:positionV>
              <wp:extent cx="3187065" cy="1828800"/>
              <wp:effectExtent l="19050" t="57150" r="13335" b="57150"/>
              <wp:wrapNone/>
              <wp:docPr id="48" name="Gruppe 4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49" name="Rektangel 49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50" name="Gruppe 50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51" name="Rektangel 51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43A00D" id="Gruppe 48" o:spid="_x0000_s1026" alt="&quot;&quot;" style="position:absolute;margin-left:0;margin-top:326.55pt;width:250.95pt;height:2in;z-index:-251661314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">
              <v:rect id="Rektangel 49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" fillcolor="#99cb38 [3204]" stroked="f" strokeweight="1pt"/>
              <v:group id="Gruppe 50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">
                <v:rect id="Rektangel 51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7215" behindDoc="1" locked="0" layoutInCell="1" allowOverlap="1" wp14:anchorId="08436890" wp14:editId="1D0F18B5">
              <wp:simplePos x="0" y="0"/>
              <wp:positionH relativeFrom="column">
                <wp:posOffset>0</wp:posOffset>
              </wp:positionH>
              <wp:positionV relativeFrom="paragraph">
                <wp:posOffset>2318385</wp:posOffset>
              </wp:positionV>
              <wp:extent cx="3187065" cy="1828800"/>
              <wp:effectExtent l="19050" t="57150" r="13335" b="57150"/>
              <wp:wrapNone/>
              <wp:docPr id="20" name="Gruppe 2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21" name="Rektangel 21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2" name="Gruppe 22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24" name="Rektangel 24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3E750B" id="Gruppe 20" o:spid="_x0000_s1026" alt="&quot;&quot;" style="position:absolute;margin-left:0;margin-top:182.55pt;width:250.95pt;height:2in;z-index:-251659265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">
              <v:rect id="Rektangel 21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" fillcolor="#99cb38 [3204]" stroked="f" strokeweight="1pt"/>
              <v:group id="Gruppe 22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">
                <v:rect id="Rektangel 24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339AAA" wp14:editId="41C14D77">
              <wp:simplePos x="0" y="0"/>
              <wp:positionH relativeFrom="column">
                <wp:posOffset>0</wp:posOffset>
              </wp:positionH>
              <wp:positionV relativeFrom="paragraph">
                <wp:posOffset>499110</wp:posOffset>
              </wp:positionV>
              <wp:extent cx="3187065" cy="1828800"/>
              <wp:effectExtent l="19050" t="57150" r="13335" b="57150"/>
              <wp:wrapNone/>
              <wp:docPr id="291" name="Gruppe 29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292" name="Rektangel 292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93" name="Gruppe 293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294" name="Rektangel 294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43129A" id="Gruppe 291" o:spid="_x0000_s1026" alt="&quot;&quot;" style="position:absolute;margin-left:0;margin-top:39.3pt;width:250.95pt;height:2in;z-index:-251657216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">
              <v:rect id="Rektangel 292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" fillcolor="#99cb38 [3204]" stroked="f" strokeweight="1pt"/>
              <v:group id="Gruppe 293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">
                <v:rect id="Rektangel 294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r>
      <w:rPr>
        <w:noProof/>
        <w:lang w:bidi="nb-NO"/>
      </w:rPr>
      <mc:AlternateContent>
        <mc:Choice Requires="wpg">
          <w:drawing>
            <wp:anchor distT="0" distB="0" distL="114300" distR="114300" simplePos="0" relativeHeight="251651068" behindDoc="1" locked="0" layoutInCell="1" allowOverlap="1" wp14:anchorId="2FC5A2AD" wp14:editId="4BFE9586">
              <wp:simplePos x="0" y="0"/>
              <wp:positionH relativeFrom="column">
                <wp:posOffset>3175</wp:posOffset>
              </wp:positionH>
              <wp:positionV relativeFrom="paragraph">
                <wp:posOffset>7802880</wp:posOffset>
              </wp:positionV>
              <wp:extent cx="3187065" cy="1828800"/>
              <wp:effectExtent l="19050" t="57150" r="13335" b="57150"/>
              <wp:wrapNone/>
              <wp:docPr id="72" name="Gruppe 7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87065" cy="1828800"/>
                        <a:chOff x="0" y="0"/>
                        <a:chExt cx="3200400" cy="1833246"/>
                      </a:xfrm>
                    </wpg:grpSpPr>
                    <wps:wsp>
                      <wps:cNvPr id="73" name="Rektangel 73"/>
                      <wps:cNvSpPr/>
                      <wps:spPr>
                        <a:xfrm>
                          <a:off x="0" y="0"/>
                          <a:ext cx="1600200" cy="1828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74" name="Gruppe 74"/>
                      <wpg:cNvGrpSpPr/>
                      <wpg:grpSpPr>
                        <a:xfrm rot="10800000">
                          <a:off x="0" y="0"/>
                          <a:ext cx="3200400" cy="1833246"/>
                          <a:chOff x="-4134582" y="-538215"/>
                          <a:chExt cx="11906989" cy="6247942"/>
                        </a:xfrm>
                      </wpg:grpSpPr>
                      <wps:wsp>
                        <wps:cNvPr id="75" name="Rektangel 75"/>
                        <wps:cNvSpPr/>
                        <wps:spPr>
                          <a:xfrm>
                            <a:off x="-4134582" y="-538215"/>
                            <a:ext cx="11886118" cy="420931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ktangel 2"/>
                        <wps:cNvSpPr/>
                        <wps:spPr>
                          <a:xfrm>
                            <a:off x="925546" y="-535260"/>
                            <a:ext cx="6846861" cy="1197079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ktangel 2"/>
                        <wps:cNvSpPr/>
                        <wps:spPr>
                          <a:xfrm rot="10800000">
                            <a:off x="-4124135" y="4557312"/>
                            <a:ext cx="6846861" cy="115241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536353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536353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50800" dist="38100" dir="10800000" algn="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46AD0A" id="Gruppe 72" o:spid="_x0000_s1026" alt="&quot;&quot;" style="position:absolute;margin-left:.25pt;margin-top:614.4pt;width:250.95pt;height:2in;z-index:-251665412;mso-width-relative:margin;mso-height-relative:margin" coordsize="320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">
              <v:rect id="Rektangel 73" o:spid="_x0000_s1027" style="position:absolute;width:16002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" fillcolor="#99cb38 [3204]" stroked="f" strokeweight="1pt"/>
              <v:group id="Gruppe 74" o:spid="_x0000_s1028" style="position:absolute;width:32004;height:18332;rotation:180" coordorigin="-41345,-5382" coordsize="119069,62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">
                <v:rect id="Rektangel 75" o:spid="_x0000_s1029" style="position:absolute;left:-41345;top:-5382;width:118860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" fillcolor="#99cb38 [3204]" stroked="f" strokeweight="1pt"/>
                <v:shape id="Rektangel 2" o:spid="_x0000_s1030" style="position:absolute;left:9255;top:-5352;width:68469;height:1197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" path="m,l4000500,r,800100l536353,800100,,xe" fillcolor="black [3213]" stroked="f" strokeweight="1pt">
                  <v:stroke joinstyle="miter"/>
                  <v:shadow on="t" color="black" opacity="26214f" origin="-.5" offset="3pt,0"/>
                  <v:path arrowok="t" o:connecttype="custom" o:connectlocs="0,0;6846861,0;6846861,1197079;917969,1197079;0,0" o:connectangles="0,0,0,0,0"/>
                </v:shape>
                <v:shape id="Rektangel 2" o:spid="_x0000_s1031" style="position:absolute;left:-41241;top:45573;width:68468;height:11524;rotation:1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" path="m,l4000500,r,800100l536353,800100,,xe" fillcolor="black [3213]" stroked="f" strokeweight="1pt">
                  <v:stroke joinstyle="miter"/>
                  <v:shadow on="t" color="black" opacity="26214f" origin=".5" offset="-3pt,0"/>
                  <v:path arrowok="t" o:connecttype="custom" o:connectlocs="0,0;6846861,0;6846861,1152415;917969,1152415;0,0" o:connectangles="0,0,0,0,0"/>
                </v:shape>
              </v:group>
            </v:group>
          </w:pict>
        </mc:Fallback>
      </mc:AlternateContent>
    </w:r>
    <w:proofErr w:type="spellStart"/>
    <w:r w:rsidR="00377DDC">
      <w:t>Printes</w:t>
    </w:r>
    <w:proofErr w:type="spellEnd"/>
    <w:r w:rsidR="00377DDC">
      <w:t xml:space="preserve"> på tjukt papir</w:t>
    </w:r>
    <w:r w:rsidR="00CF0774">
      <w:t>,</w:t>
    </w:r>
    <w:r w:rsidR="00377DDC">
      <w:t xml:space="preserve"> </w:t>
    </w:r>
    <w:r w:rsidR="00CF0774">
      <w:t xml:space="preserve">klippes opp, hulles i midten øverst på hvert skilt. </w:t>
    </w:r>
    <w:r w:rsidR="00783119">
      <w:t>Henges med bånd som navneskilt rundt halsen.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369"/>
    <w:rsid w:val="00015224"/>
    <w:rsid w:val="0002161F"/>
    <w:rsid w:val="000861BD"/>
    <w:rsid w:val="000C6E9F"/>
    <w:rsid w:val="000F5BCB"/>
    <w:rsid w:val="00191998"/>
    <w:rsid w:val="001B7D40"/>
    <w:rsid w:val="001D00D2"/>
    <w:rsid w:val="001E2E45"/>
    <w:rsid w:val="00236089"/>
    <w:rsid w:val="0023706A"/>
    <w:rsid w:val="00261414"/>
    <w:rsid w:val="002717ED"/>
    <w:rsid w:val="002F1D5A"/>
    <w:rsid w:val="003130EF"/>
    <w:rsid w:val="003369B1"/>
    <w:rsid w:val="00377B44"/>
    <w:rsid w:val="00377DDC"/>
    <w:rsid w:val="003925B6"/>
    <w:rsid w:val="003E54A7"/>
    <w:rsid w:val="00414D86"/>
    <w:rsid w:val="00453D7F"/>
    <w:rsid w:val="004D38A7"/>
    <w:rsid w:val="004D646C"/>
    <w:rsid w:val="00505369"/>
    <w:rsid w:val="005370F3"/>
    <w:rsid w:val="00567CE6"/>
    <w:rsid w:val="005C2874"/>
    <w:rsid w:val="005D089A"/>
    <w:rsid w:val="005F7A70"/>
    <w:rsid w:val="00626EA0"/>
    <w:rsid w:val="00662CB2"/>
    <w:rsid w:val="006B4450"/>
    <w:rsid w:val="006B66F6"/>
    <w:rsid w:val="007325AB"/>
    <w:rsid w:val="00733562"/>
    <w:rsid w:val="00783119"/>
    <w:rsid w:val="007A2A57"/>
    <w:rsid w:val="007F173E"/>
    <w:rsid w:val="007F409C"/>
    <w:rsid w:val="007F6AAA"/>
    <w:rsid w:val="00810F86"/>
    <w:rsid w:val="00897247"/>
    <w:rsid w:val="008E6159"/>
    <w:rsid w:val="00903834"/>
    <w:rsid w:val="00952B88"/>
    <w:rsid w:val="009548C4"/>
    <w:rsid w:val="00966BD2"/>
    <w:rsid w:val="00971500"/>
    <w:rsid w:val="00980A2A"/>
    <w:rsid w:val="009C79A8"/>
    <w:rsid w:val="00A21E31"/>
    <w:rsid w:val="00AE2506"/>
    <w:rsid w:val="00AF4E23"/>
    <w:rsid w:val="00B41BC1"/>
    <w:rsid w:val="00B55F40"/>
    <w:rsid w:val="00BF23B3"/>
    <w:rsid w:val="00C32AED"/>
    <w:rsid w:val="00C46522"/>
    <w:rsid w:val="00CF0774"/>
    <w:rsid w:val="00D56A48"/>
    <w:rsid w:val="00E07D7C"/>
    <w:rsid w:val="00E327DD"/>
    <w:rsid w:val="00EA2AF6"/>
    <w:rsid w:val="00EA5B01"/>
    <w:rsid w:val="00EF6994"/>
    <w:rsid w:val="00F348DF"/>
    <w:rsid w:val="00FD639A"/>
    <w:rsid w:val="00FD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EFF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455F51" w:themeColor="text2"/>
        <w:kern w:val="2"/>
        <w:sz w:val="18"/>
        <w:lang w:val="nb-NO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next w:val="Brdtekst"/>
    <w:link w:val="Overskrift1Tegn"/>
    <w:qFormat/>
    <w:rsid w:val="003369B1"/>
    <w:pPr>
      <w:spacing w:after="0"/>
      <w:outlineLvl w:val="0"/>
    </w:pPr>
    <w:rPr>
      <w:rFonts w:asciiTheme="majorHAnsi" w:eastAsia="Times New Roman" w:hAnsiTheme="majorHAnsi" w:cs="Arial"/>
      <w:b/>
      <w:color w:val="99CB38" w:themeColor="accent1"/>
      <w:spacing w:val="40"/>
      <w:kern w:val="0"/>
      <w:sz w:val="36"/>
      <w:szCs w:val="32"/>
      <w:lang w:eastAsia="en-US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pPr>
      <w:spacing w:after="0"/>
    </w:pPr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character" w:styleId="Sterk">
    <w:name w:val="Strong"/>
    <w:basedOn w:val="Standardskriftforavsnitt"/>
    <w:uiPriority w:val="1"/>
    <w:qFormat/>
    <w:rPr>
      <w:b w:val="0"/>
      <w:bCs w:val="0"/>
      <w:color w:val="99CB38" w:themeColor="accent1"/>
    </w:rPr>
  </w:style>
  <w:style w:type="paragraph" w:customStyle="1" w:styleId="Organisasjon">
    <w:name w:val="Organisasjon"/>
    <w:basedOn w:val="Normal"/>
    <w:uiPriority w:val="1"/>
    <w:qFormat/>
    <w:pPr>
      <w:spacing w:after="0"/>
    </w:pPr>
    <w:rPr>
      <w:color w:val="222F28" w:themeColor="text2" w:themeShade="80"/>
    </w:rPr>
  </w:style>
  <w:style w:type="paragraph" w:customStyle="1" w:styleId="Navn">
    <w:name w:val="Navn"/>
    <w:basedOn w:val="Normal"/>
    <w:uiPriority w:val="1"/>
    <w:qFormat/>
    <w:pPr>
      <w:spacing w:after="0" w:line="216" w:lineRule="auto"/>
    </w:pPr>
    <w:rPr>
      <w:rFonts w:asciiTheme="majorHAnsi" w:eastAsiaTheme="majorEastAsia" w:hAnsiTheme="majorHAnsi" w:cstheme="majorBidi"/>
      <w:color w:val="99CB38" w:themeColor="accent1"/>
      <w:sz w:val="30"/>
    </w:rPr>
  </w:style>
  <w:style w:type="character" w:customStyle="1" w:styleId="Overskrift1Tegn">
    <w:name w:val="Overskrift 1 Tegn"/>
    <w:basedOn w:val="Standardskriftforavsnitt"/>
    <w:link w:val="Overskrift1"/>
    <w:rsid w:val="003369B1"/>
    <w:rPr>
      <w:rFonts w:asciiTheme="majorHAnsi" w:eastAsia="Times New Roman" w:hAnsiTheme="majorHAnsi" w:cs="Arial"/>
      <w:b/>
      <w:color w:val="99CB38" w:themeColor="accent1"/>
      <w:spacing w:val="40"/>
      <w:kern w:val="0"/>
      <w:sz w:val="36"/>
      <w:szCs w:val="32"/>
      <w:lang w:eastAsia="en-US"/>
      <w14:ligatures w14:val="none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9B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9B1"/>
  </w:style>
  <w:style w:type="paragraph" w:customStyle="1" w:styleId="Logo">
    <w:name w:val="Logo"/>
    <w:basedOn w:val="Normal"/>
    <w:link w:val="Logotegn"/>
    <w:qFormat/>
    <w:rsid w:val="000861BD"/>
    <w:pPr>
      <w:framePr w:wrap="around" w:vAnchor="text" w:hAnchor="text" w:y="1"/>
      <w:spacing w:before="40" w:after="40"/>
      <w:jc w:val="right"/>
    </w:pPr>
    <w:rPr>
      <w:noProof/>
      <w:color w:val="auto"/>
      <w:kern w:val="0"/>
      <w:sz w:val="22"/>
      <w:szCs w:val="22"/>
      <w:lang w:eastAsia="en-US"/>
      <w14:ligatures w14:val="none"/>
    </w:rPr>
  </w:style>
  <w:style w:type="character" w:customStyle="1" w:styleId="Logotegn">
    <w:name w:val="Logo – tegn"/>
    <w:basedOn w:val="Standardskriftforavsnitt"/>
    <w:link w:val="Logo"/>
    <w:rsid w:val="000861BD"/>
    <w:rPr>
      <w:noProof/>
      <w:color w:val="auto"/>
      <w:kern w:val="0"/>
      <w:sz w:val="22"/>
      <w:szCs w:val="22"/>
      <w:lang w:eastAsia="en-US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0861BD"/>
    <w:pPr>
      <w:tabs>
        <w:tab w:val="center" w:pos="4680"/>
        <w:tab w:val="right" w:pos="9360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861BD"/>
  </w:style>
  <w:style w:type="paragraph" w:styleId="Bunntekst">
    <w:name w:val="footer"/>
    <w:basedOn w:val="Normal"/>
    <w:link w:val="BunntekstTegn"/>
    <w:uiPriority w:val="99"/>
    <w:unhideWhenUsed/>
    <w:rsid w:val="000861BD"/>
    <w:pPr>
      <w:tabs>
        <w:tab w:val="center" w:pos="4680"/>
        <w:tab w:val="right" w:pos="9360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861BD"/>
  </w:style>
  <w:style w:type="paragraph" w:styleId="Bobletekst">
    <w:name w:val="Balloon Text"/>
    <w:basedOn w:val="Normal"/>
    <w:link w:val="BobletekstTegn"/>
    <w:uiPriority w:val="99"/>
    <w:semiHidden/>
    <w:unhideWhenUsed/>
    <w:rsid w:val="000F5BCB"/>
    <w:pPr>
      <w:spacing w:after="0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F5BCB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901551\AppData\Roaming\Microsoft\Templates\Visittkort%20med%20fet%20logo%20(10%20per%20sid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8BB50A834F8466B9D2C8D22F93D8D9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E2E052-094A-4A62-B452-41A9690491FB}"/>
      </w:docPartPr>
      <w:docPartBody>
        <w:p w:rsidR="00000000" w:rsidRDefault="00B334D3">
          <w:pPr>
            <w:pStyle w:val="E8BB50A834F8466B9D2C8D22F93D8D97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EB800E63308A45C98A0B59C9C4E9CDA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DD31E2-DF3A-4F27-88DE-060DA114C08B}"/>
      </w:docPartPr>
      <w:docPartBody>
        <w:p w:rsidR="00000000" w:rsidRDefault="00B334D3">
          <w:pPr>
            <w:pStyle w:val="EB800E63308A45C98A0B59C9C4E9CDAE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[Postnummer, poststed]</w:t>
          </w:r>
        </w:p>
      </w:docPartBody>
    </w:docPart>
    <w:docPart>
      <w:docPartPr>
        <w:name w:val="64950AAB3E4841649FE6AAB1FC07C4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FA44D0-C5AC-4C92-91C7-C182E16BA15E}"/>
      </w:docPartPr>
      <w:docPartBody>
        <w:p w:rsidR="00000000" w:rsidRDefault="00B334D3">
          <w:pPr>
            <w:pStyle w:val="64950AAB3E4841649FE6AAB1FC07C4C7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C3EDA13FC9064104A10C6837FB5EF2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554D968-3B5A-43E3-A752-5828CE2FFE22}"/>
      </w:docPartPr>
      <w:docPartBody>
        <w:p w:rsidR="00000000" w:rsidRDefault="00B334D3">
          <w:pPr>
            <w:pStyle w:val="C3EDA13FC9064104A10C6837FB5EF273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[Poststed, postnummer]</w:t>
          </w:r>
        </w:p>
      </w:docPartBody>
    </w:docPart>
    <w:docPart>
      <w:docPartPr>
        <w:name w:val="92ED0D632B89466B8E53578D8581AC0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78DDB2-BE37-4754-B2B2-E8ABAB0CF199}"/>
      </w:docPartPr>
      <w:docPartBody>
        <w:p w:rsidR="00000000" w:rsidRDefault="00B334D3">
          <w:pPr>
            <w:pStyle w:val="92ED0D632B89466B8E53578D8581AC04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[Postnummer, poststed]</w:t>
          </w:r>
        </w:p>
      </w:docPartBody>
    </w:docPart>
    <w:docPart>
      <w:docPartPr>
        <w:name w:val="D0E1E2E09B3B4C5A8F1D405DFD3844E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426E576-D431-411A-B0C3-3C7792D63D7D}"/>
      </w:docPartPr>
      <w:docPartBody>
        <w:p w:rsidR="00000000" w:rsidRDefault="00B334D3">
          <w:pPr>
            <w:pStyle w:val="D0E1E2E09B3B4C5A8F1D405DFD3844E8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B37A2CA5607E439FAE0CD70F4B29BA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F04825-CD9B-473D-85C4-D111C973FBEB}"/>
      </w:docPartPr>
      <w:docPartBody>
        <w:p w:rsidR="00000000" w:rsidRDefault="00B334D3">
          <w:pPr>
            <w:pStyle w:val="B37A2CA5607E439FAE0CD70F4B29BAD8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[Poststed, postnummer]</w:t>
          </w:r>
        </w:p>
      </w:docPartBody>
    </w:docPart>
    <w:docPart>
      <w:docPartPr>
        <w:name w:val="79F795EA8CC64600B4D1E9D147F31FA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B01CDF-73CB-4CC2-9BBE-268CF5485FAE}"/>
      </w:docPartPr>
      <w:docPartBody>
        <w:p w:rsidR="00000000" w:rsidRDefault="00B334D3">
          <w:pPr>
            <w:pStyle w:val="79F795EA8CC64600B4D1E9D147F31FAD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8A06F98D5710419285E3716D948F903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086E14F-73BF-4EB5-AE50-851717B0993D}"/>
      </w:docPartPr>
      <w:docPartBody>
        <w:p w:rsidR="00000000" w:rsidRDefault="00B334D3">
          <w:pPr>
            <w:pStyle w:val="8A06F98D5710419285E3716D948F9030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[Postnummer, poststed]</w:t>
          </w:r>
        </w:p>
      </w:docPartBody>
    </w:docPart>
    <w:docPart>
      <w:docPartPr>
        <w:name w:val="68D7E4E7E5B24D7087AB06EE2F802F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473A63-D471-4548-A46B-9AA5AB172A76}"/>
      </w:docPartPr>
      <w:docPartBody>
        <w:p w:rsidR="00000000" w:rsidRDefault="00B334D3">
          <w:pPr>
            <w:pStyle w:val="68D7E4E7E5B24D7087AB06EE2F802F0A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26A8826429774EBDB1266C608AEB4A7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4016DE-14E1-4313-A59E-03147EF8AA86}"/>
      </w:docPartPr>
      <w:docPartBody>
        <w:p w:rsidR="00000000" w:rsidRDefault="00B334D3">
          <w:pPr>
            <w:pStyle w:val="26A8826429774EBDB1266C608AEB4A75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[Poststed, postnummer]</w:t>
          </w:r>
        </w:p>
      </w:docPartBody>
    </w:docPart>
    <w:docPart>
      <w:docPartPr>
        <w:name w:val="5875CAB62AA54088A622F56E58E78AE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DBF766-A956-4B55-8990-753060E16CCC}"/>
      </w:docPartPr>
      <w:docPartBody>
        <w:p w:rsidR="00000000" w:rsidRDefault="00B334D3">
          <w:pPr>
            <w:pStyle w:val="5875CAB62AA54088A622F56E58E78AEF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F06B90CDF77743A3BEE3F370ACD7D0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1A5918D-A93B-4F20-8BE5-1823363E186F}"/>
      </w:docPartPr>
      <w:docPartBody>
        <w:p w:rsidR="00000000" w:rsidRDefault="00B334D3">
          <w:pPr>
            <w:pStyle w:val="F06B90CDF77743A3BEE3F370ACD7D017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[Postnummer, poststed]</w:t>
          </w:r>
        </w:p>
      </w:docPartBody>
    </w:docPart>
    <w:docPart>
      <w:docPartPr>
        <w:name w:val="53AA6D263AC6405291F1ED944DEA447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596283-9418-46B3-BA47-C1DCDC77F936}"/>
      </w:docPartPr>
      <w:docPartBody>
        <w:p w:rsidR="00000000" w:rsidRDefault="00B334D3">
          <w:pPr>
            <w:pStyle w:val="53AA6D263AC6405291F1ED944DEA447E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7452C29CAEA4445FBC76CE1890B619A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9F68FBD-A2C0-48E9-BE36-D974A8BB7D71}"/>
      </w:docPartPr>
      <w:docPartBody>
        <w:p w:rsidR="00000000" w:rsidRDefault="00B334D3">
          <w:pPr>
            <w:pStyle w:val="7452C29CAEA4445FBC76CE1890B619A0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[Poststed, postnummer]</w:t>
          </w:r>
        </w:p>
      </w:docPartBody>
    </w:docPart>
    <w:docPart>
      <w:docPartPr>
        <w:name w:val="F4C4D51B1CF74A25AB2F02601D1DF5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5DF8F0-A0D5-4E9A-BD88-2A0E672A1ECB}"/>
      </w:docPartPr>
      <w:docPartBody>
        <w:p w:rsidR="00000000" w:rsidRDefault="00B334D3">
          <w:pPr>
            <w:pStyle w:val="F4C4D51B1CF74A25AB2F02601D1DF587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4FDB8CFB30C74D7F83361D63EDB6D9B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79A47E-05A6-4379-9B21-F02172461EF5}"/>
      </w:docPartPr>
      <w:docPartBody>
        <w:p w:rsidR="00000000" w:rsidRDefault="00B334D3">
          <w:pPr>
            <w:pStyle w:val="4FDB8CFB30C74D7F83361D63EDB6D9BA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[Postnummer, poststed]</w:t>
          </w:r>
        </w:p>
      </w:docPartBody>
    </w:docPart>
    <w:docPart>
      <w:docPartPr>
        <w:name w:val="F8CEB0ACBC61463F947104C888B48B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A150D9C-5BD3-4FB8-80B6-14470E015057}"/>
      </w:docPartPr>
      <w:docPartBody>
        <w:p w:rsidR="00000000" w:rsidRDefault="00B334D3">
          <w:pPr>
            <w:pStyle w:val="F8CEB0ACBC61463F947104C888B48B56"/>
          </w:pPr>
          <w:r w:rsidRPr="005D089A">
            <w:rPr>
              <w:color w:val="000000" w:themeColor="text1"/>
              <w:sz w:val="13"/>
              <w:szCs w:val="13"/>
              <w:lang w:bidi="nb-NO"/>
            </w:rPr>
            <w:t>[e-postadresse]</w:t>
          </w:r>
        </w:p>
      </w:docPartBody>
    </w:docPart>
    <w:docPart>
      <w:docPartPr>
        <w:name w:val="EFAAF89D7094470EA7D5AC5D35868C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F349AB-E7A2-472E-B404-C8FE8D3B68BC}"/>
      </w:docPartPr>
      <w:docPartBody>
        <w:p w:rsidR="00000000" w:rsidRDefault="00B334D3">
          <w:pPr>
            <w:pStyle w:val="EFAAF89D7094470EA7D5AC5D35868C95"/>
          </w:pPr>
          <w:r w:rsidRPr="003369B1">
            <w:rPr>
              <w:color w:val="000000" w:themeColor="text1"/>
              <w:sz w:val="13"/>
              <w:szCs w:val="13"/>
              <w:lang w:bidi="nb-NO"/>
            </w:rPr>
            <w:t>[Firmaadresse]</w:t>
          </w:r>
          <w:r w:rsidRPr="003369B1">
            <w:rPr>
              <w:color w:val="000000" w:themeColor="text1"/>
              <w:sz w:val="13"/>
              <w:szCs w:val="13"/>
              <w:lang w:bidi="nb-NO"/>
            </w:rPr>
            <w:br/>
            <w:t>[Poststed, postnummer]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4D3"/>
    <w:rsid w:val="00B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5F510FD617B43538CE54D21099B002C">
    <w:name w:val="A5F510FD617B43538CE54D21099B002C"/>
  </w:style>
  <w:style w:type="paragraph" w:customStyle="1" w:styleId="300003D49B6D49F4AAF692EDBDA2447A">
    <w:name w:val="300003D49B6D49F4AAF692EDBDA2447A"/>
  </w:style>
  <w:style w:type="paragraph" w:customStyle="1" w:styleId="45D8A126E4EA4335A441F39BE704D404">
    <w:name w:val="45D8A126E4EA4335A441F39BE704D404"/>
  </w:style>
  <w:style w:type="paragraph" w:customStyle="1" w:styleId="E8BB50A834F8466B9D2C8D22F93D8D97">
    <w:name w:val="E8BB50A834F8466B9D2C8D22F93D8D97"/>
  </w:style>
  <w:style w:type="paragraph" w:customStyle="1" w:styleId="EB800E63308A45C98A0B59C9C4E9CDAE">
    <w:name w:val="EB800E63308A45C98A0B59C9C4E9CDAE"/>
  </w:style>
  <w:style w:type="paragraph" w:customStyle="1" w:styleId="91525A6BFB69488196A06EBBA9225A72">
    <w:name w:val="91525A6BFB69488196A06EBBA9225A72"/>
  </w:style>
  <w:style w:type="paragraph" w:customStyle="1" w:styleId="64950AAB3E4841649FE6AAB1FC07C4C7">
    <w:name w:val="64950AAB3E4841649FE6AAB1FC07C4C7"/>
  </w:style>
  <w:style w:type="paragraph" w:customStyle="1" w:styleId="C3EDA13FC9064104A10C6837FB5EF273">
    <w:name w:val="C3EDA13FC9064104A10C6837FB5EF273"/>
  </w:style>
  <w:style w:type="paragraph" w:customStyle="1" w:styleId="5327F622973F458484D728330108DBF8">
    <w:name w:val="5327F622973F458484D728330108DBF8"/>
  </w:style>
  <w:style w:type="paragraph" w:customStyle="1" w:styleId="9F440F612F0845ACA86F977C9A589C9A">
    <w:name w:val="9F440F612F0845ACA86F977C9A589C9A"/>
  </w:style>
  <w:style w:type="paragraph" w:customStyle="1" w:styleId="73D42D56CAE9454BB7EBE4A60457C863">
    <w:name w:val="73D42D56CAE9454BB7EBE4A60457C863"/>
  </w:style>
  <w:style w:type="paragraph" w:customStyle="1" w:styleId="C2F70FC77CE04B91BD1546B83A3F752F">
    <w:name w:val="C2F70FC77CE04B91BD1546B83A3F752F"/>
  </w:style>
  <w:style w:type="paragraph" w:customStyle="1" w:styleId="D0682F6899BC4F0691F97B26ECE607B7">
    <w:name w:val="D0682F6899BC4F0691F97B26ECE607B7"/>
  </w:style>
  <w:style w:type="paragraph" w:customStyle="1" w:styleId="9A66F4B61F914DECA47E5E47E37CA621">
    <w:name w:val="9A66F4B61F914DECA47E5E47E37CA621"/>
  </w:style>
  <w:style w:type="paragraph" w:customStyle="1" w:styleId="92ED0D632B89466B8E53578D8581AC04">
    <w:name w:val="92ED0D632B89466B8E53578D8581AC04"/>
  </w:style>
  <w:style w:type="paragraph" w:customStyle="1" w:styleId="7C01F539BD354C0680F711BE121AFCB0">
    <w:name w:val="7C01F539BD354C0680F711BE121AFCB0"/>
  </w:style>
  <w:style w:type="paragraph" w:customStyle="1" w:styleId="D0E1E2E09B3B4C5A8F1D405DFD3844E8">
    <w:name w:val="D0E1E2E09B3B4C5A8F1D405DFD3844E8"/>
  </w:style>
  <w:style w:type="paragraph" w:customStyle="1" w:styleId="B37A2CA5607E439FAE0CD70F4B29BAD8">
    <w:name w:val="B37A2CA5607E439FAE0CD70F4B29BAD8"/>
  </w:style>
  <w:style w:type="paragraph" w:customStyle="1" w:styleId="053DA7AEC0174D4796F665A197CC7601">
    <w:name w:val="053DA7AEC0174D4796F665A197CC7601"/>
  </w:style>
  <w:style w:type="paragraph" w:customStyle="1" w:styleId="1A35AAFF26CC4734AD1DE95C7DF0318A">
    <w:name w:val="1A35AAFF26CC4734AD1DE95C7DF0318A"/>
  </w:style>
  <w:style w:type="paragraph" w:customStyle="1" w:styleId="FA5842EFB9124E2D811905401BEC90B5">
    <w:name w:val="FA5842EFB9124E2D811905401BEC90B5"/>
  </w:style>
  <w:style w:type="paragraph" w:customStyle="1" w:styleId="E176C41BD6B849F4BB89CFDD139D15BD">
    <w:name w:val="E176C41BD6B849F4BB89CFDD139D15BD"/>
  </w:style>
  <w:style w:type="paragraph" w:customStyle="1" w:styleId="2AA9E33252F34EF7A96730C94283ECAC">
    <w:name w:val="2AA9E33252F34EF7A96730C94283ECAC"/>
  </w:style>
  <w:style w:type="paragraph" w:customStyle="1" w:styleId="79F795EA8CC64600B4D1E9D147F31FAD">
    <w:name w:val="79F795EA8CC64600B4D1E9D147F31FAD"/>
  </w:style>
  <w:style w:type="paragraph" w:customStyle="1" w:styleId="8A06F98D5710419285E3716D948F9030">
    <w:name w:val="8A06F98D5710419285E3716D948F9030"/>
  </w:style>
  <w:style w:type="paragraph" w:customStyle="1" w:styleId="D584C40E3899409590111CD76492B165">
    <w:name w:val="D584C40E3899409590111CD76492B165"/>
  </w:style>
  <w:style w:type="paragraph" w:customStyle="1" w:styleId="68D7E4E7E5B24D7087AB06EE2F802F0A">
    <w:name w:val="68D7E4E7E5B24D7087AB06EE2F802F0A"/>
  </w:style>
  <w:style w:type="paragraph" w:customStyle="1" w:styleId="26A8826429774EBDB1266C608AEB4A75">
    <w:name w:val="26A8826429774EBDB1266C608AEB4A75"/>
  </w:style>
  <w:style w:type="paragraph" w:customStyle="1" w:styleId="C58E3C0C341B41D7B25196F980ABB14F">
    <w:name w:val="C58E3C0C341B41D7B25196F980ABB14F"/>
  </w:style>
  <w:style w:type="paragraph" w:customStyle="1" w:styleId="E21C2314E7A2447DB9CAB1329E8E2A8B">
    <w:name w:val="E21C2314E7A2447DB9CAB1329E8E2A8B"/>
  </w:style>
  <w:style w:type="paragraph" w:customStyle="1" w:styleId="BCB5ED2D51CA4D58AD651FB3EBC09D17">
    <w:name w:val="BCB5ED2D51CA4D58AD651FB3EBC09D17"/>
  </w:style>
  <w:style w:type="paragraph" w:customStyle="1" w:styleId="924D3A95D45A47B78E268FB42671039B">
    <w:name w:val="924D3A95D45A47B78E268FB42671039B"/>
  </w:style>
  <w:style w:type="paragraph" w:customStyle="1" w:styleId="E3CAD81C67444ED6A0A6A1612372BC44">
    <w:name w:val="E3CAD81C67444ED6A0A6A1612372BC44"/>
  </w:style>
  <w:style w:type="paragraph" w:customStyle="1" w:styleId="5875CAB62AA54088A622F56E58E78AEF">
    <w:name w:val="5875CAB62AA54088A622F56E58E78AEF"/>
  </w:style>
  <w:style w:type="paragraph" w:customStyle="1" w:styleId="F06B90CDF77743A3BEE3F370ACD7D017">
    <w:name w:val="F06B90CDF77743A3BEE3F370ACD7D017"/>
  </w:style>
  <w:style w:type="paragraph" w:customStyle="1" w:styleId="32631C546D1F4B958C9602FF209BCAE8">
    <w:name w:val="32631C546D1F4B958C9602FF209BCAE8"/>
  </w:style>
  <w:style w:type="paragraph" w:customStyle="1" w:styleId="53AA6D263AC6405291F1ED944DEA447E">
    <w:name w:val="53AA6D263AC6405291F1ED944DEA447E"/>
  </w:style>
  <w:style w:type="paragraph" w:customStyle="1" w:styleId="7452C29CAEA4445FBC76CE1890B619A0">
    <w:name w:val="7452C29CAEA4445FBC76CE1890B619A0"/>
  </w:style>
  <w:style w:type="paragraph" w:customStyle="1" w:styleId="95569EFEF6E3496FB52F61E66ECCE8AA">
    <w:name w:val="95569EFEF6E3496FB52F61E66ECCE8AA"/>
  </w:style>
  <w:style w:type="paragraph" w:customStyle="1" w:styleId="CEDE50BCDA4D4C0BB4254EA5967481A7">
    <w:name w:val="CEDE50BCDA4D4C0BB4254EA5967481A7"/>
  </w:style>
  <w:style w:type="paragraph" w:customStyle="1" w:styleId="C4A290238366440EBB5CA381C985B12A">
    <w:name w:val="C4A290238366440EBB5CA381C985B12A"/>
  </w:style>
  <w:style w:type="paragraph" w:customStyle="1" w:styleId="5EB12F7128844A55A938ABBE06C55F29">
    <w:name w:val="5EB12F7128844A55A938ABBE06C55F29"/>
  </w:style>
  <w:style w:type="paragraph" w:customStyle="1" w:styleId="ECE2E43CE4F847DAA49B505A34CA74A3">
    <w:name w:val="ECE2E43CE4F847DAA49B505A34CA74A3"/>
  </w:style>
  <w:style w:type="paragraph" w:customStyle="1" w:styleId="F4C4D51B1CF74A25AB2F02601D1DF587">
    <w:name w:val="F4C4D51B1CF74A25AB2F02601D1DF587"/>
  </w:style>
  <w:style w:type="paragraph" w:customStyle="1" w:styleId="4FDB8CFB30C74D7F83361D63EDB6D9BA">
    <w:name w:val="4FDB8CFB30C74D7F83361D63EDB6D9BA"/>
  </w:style>
  <w:style w:type="paragraph" w:customStyle="1" w:styleId="B9F758C7FD594F77A448A0904A99F0F5">
    <w:name w:val="B9F758C7FD594F77A448A0904A99F0F5"/>
  </w:style>
  <w:style w:type="paragraph" w:customStyle="1" w:styleId="F8CEB0ACBC61463F947104C888B48B56">
    <w:name w:val="F8CEB0ACBC61463F947104C888B48B56"/>
  </w:style>
  <w:style w:type="paragraph" w:customStyle="1" w:styleId="EFAAF89D7094470EA7D5AC5D35868C95">
    <w:name w:val="EFAAF89D7094470EA7D5AC5D35868C95"/>
  </w:style>
  <w:style w:type="paragraph" w:customStyle="1" w:styleId="E11BF357FFCE4F318B5A12F2B70D058F">
    <w:name w:val="E11BF357FFCE4F318B5A12F2B70D058F"/>
  </w:style>
  <w:style w:type="paragraph" w:customStyle="1" w:styleId="FB0D782D2A27424FB4757817AE3846DC">
    <w:name w:val="FB0D782D2A27424FB4757817AE3846DC"/>
  </w:style>
  <w:style w:type="paragraph" w:customStyle="1" w:styleId="4ED29FA9F55B424EB55A5FBCE9CD8526">
    <w:name w:val="4ED29FA9F55B424EB55A5FBCE9CD8526"/>
    <w:rsid w:val="00B334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d Business Set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Navn: 
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E502C1-E890-44F0-B90B-24C527856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6538B-78B1-433B-A324-D8CB9946BA7D}">
  <ds:schemaRefs>
    <ds:schemaRef ds:uri="http://www.w3.org/XML/1998/namespace"/>
    <ds:schemaRef ds:uri="http://purl.org/dc/terms/"/>
    <ds:schemaRef ds:uri="http://schemas.microsoft.com/office/2006/documentManagement/types"/>
    <ds:schemaRef ds:uri="16c05727-aa75-4e4a-9b5f-8a80a1165891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CE490D4D-EECA-4B02-B17F-65868B5CC489}"/>
</file>

<file path=docProps/app.xml><?xml version="1.0" encoding="utf-8"?>
<Properties xmlns="http://schemas.openxmlformats.org/officeDocument/2006/extended-properties" xmlns:vt="http://schemas.openxmlformats.org/officeDocument/2006/docPropsVTypes">
  <Template>Visittkort med fet logo (10 per side)</Template>
  <TotalTime>0</TotalTime>
  <Pages>1</Pages>
  <Words>64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2021-12-14T12:53:00Z</dcterms:created>
  <dcterms:modified xsi:type="dcterms:W3CDTF">2021-12-14T12:53:00Z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